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7BAB5" w14:textId="77777777" w:rsidR="004E610C" w:rsidRDefault="004E610C" w:rsidP="004E610C">
      <w:pPr>
        <w:pStyle w:val="Unittitle"/>
      </w:pPr>
      <w:r>
        <w:t>7. Building technology principles</w:t>
      </w:r>
    </w:p>
    <w:p w14:paraId="1712AC57" w14:textId="77777777" w:rsidR="004E610C" w:rsidRDefault="004E610C" w:rsidP="004E610C">
      <w:pPr>
        <w:pStyle w:val="Heading1"/>
      </w:pPr>
      <w:r>
        <w:t>Worksheet 16: Approved documents (learner)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2972"/>
        <w:gridCol w:w="11624"/>
      </w:tblGrid>
      <w:tr w:rsidR="004E610C" w14:paraId="16259E2E" w14:textId="77777777" w:rsidTr="00890B4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426A3F60" w14:textId="77777777" w:rsidR="004E610C" w:rsidRDefault="004E610C" w:rsidP="00890B4B">
            <w:pPr>
              <w:rPr>
                <w:color w:val="FFFFFF" w:themeColor="background1"/>
                <w:sz w:val="24"/>
              </w:rPr>
            </w:pPr>
            <w:r>
              <w:rPr>
                <w:color w:val="FFFFFF" w:themeColor="background1"/>
                <w:sz w:val="24"/>
              </w:rPr>
              <w:t>Part title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010E2171" w14:textId="77777777" w:rsidR="004E610C" w:rsidRDefault="004E610C" w:rsidP="00890B4B">
            <w:pPr>
              <w:rPr>
                <w:color w:val="FFFFFF" w:themeColor="background1"/>
                <w:sz w:val="24"/>
              </w:rPr>
            </w:pPr>
            <w:r>
              <w:rPr>
                <w:color w:val="FFFFFF" w:themeColor="background1"/>
                <w:sz w:val="24"/>
              </w:rPr>
              <w:t xml:space="preserve">Description </w:t>
            </w:r>
          </w:p>
        </w:tc>
      </w:tr>
      <w:tr w:rsidR="004E610C" w14:paraId="5C85A66C" w14:textId="77777777" w:rsidTr="00890B4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2120B" w14:textId="77777777" w:rsidR="004E610C" w:rsidRDefault="004E610C" w:rsidP="00890B4B">
            <w:r>
              <w:t>Part A ________________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1256" w14:textId="77777777" w:rsidR="004E610C" w:rsidRDefault="004E610C" w:rsidP="00890B4B"/>
          <w:p w14:paraId="402B69C6" w14:textId="77777777" w:rsidR="004E610C" w:rsidRDefault="004E610C" w:rsidP="00890B4B"/>
        </w:tc>
      </w:tr>
      <w:tr w:rsidR="004E610C" w14:paraId="23D93148" w14:textId="77777777" w:rsidTr="00890B4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E60BE" w14:textId="77777777" w:rsidR="004E610C" w:rsidRDefault="004E610C" w:rsidP="00890B4B">
            <w:r>
              <w:t>Part B ________________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14E3" w14:textId="77777777" w:rsidR="004E610C" w:rsidRDefault="004E610C" w:rsidP="00890B4B"/>
          <w:p w14:paraId="4F484DB0" w14:textId="77777777" w:rsidR="004E610C" w:rsidRDefault="004E610C" w:rsidP="00890B4B"/>
        </w:tc>
      </w:tr>
      <w:tr w:rsidR="004E610C" w14:paraId="27E400C9" w14:textId="77777777" w:rsidTr="00890B4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4508D" w14:textId="77777777" w:rsidR="004E610C" w:rsidRDefault="004E610C" w:rsidP="00890B4B">
            <w:r>
              <w:t>Part C ________________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104E" w14:textId="77777777" w:rsidR="004E610C" w:rsidRDefault="004E610C" w:rsidP="00890B4B"/>
          <w:p w14:paraId="25256D6F" w14:textId="77777777" w:rsidR="004E610C" w:rsidRDefault="004E610C" w:rsidP="00890B4B"/>
        </w:tc>
      </w:tr>
      <w:tr w:rsidR="004E610C" w14:paraId="156B8792" w14:textId="77777777" w:rsidTr="00890B4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E11B" w14:textId="77777777" w:rsidR="004E610C" w:rsidRDefault="004E610C" w:rsidP="00890B4B">
            <w:r>
              <w:t>Part D ________________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AA96" w14:textId="77777777" w:rsidR="004E610C" w:rsidRDefault="004E610C" w:rsidP="00890B4B"/>
          <w:p w14:paraId="36B33E58" w14:textId="77777777" w:rsidR="004E610C" w:rsidRDefault="004E610C" w:rsidP="00890B4B"/>
        </w:tc>
      </w:tr>
      <w:tr w:rsidR="004E610C" w14:paraId="5444751A" w14:textId="77777777" w:rsidTr="00890B4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9818" w14:textId="77777777" w:rsidR="004E610C" w:rsidRDefault="004E610C" w:rsidP="00890B4B">
            <w:r>
              <w:t>Part E ________________</w:t>
            </w:r>
          </w:p>
          <w:p w14:paraId="04A3C96F" w14:textId="77777777" w:rsidR="004E610C" w:rsidRDefault="004E610C" w:rsidP="00890B4B"/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4C57" w14:textId="77777777" w:rsidR="004E610C" w:rsidRDefault="004E610C" w:rsidP="00890B4B"/>
        </w:tc>
      </w:tr>
      <w:tr w:rsidR="004E610C" w14:paraId="40131FFF" w14:textId="77777777" w:rsidTr="00890B4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105E6" w14:textId="77777777" w:rsidR="00935069" w:rsidRDefault="00935069" w:rsidP="00890B4B"/>
          <w:p w14:paraId="614D5BEE" w14:textId="560D8415" w:rsidR="004E610C" w:rsidRDefault="004E610C" w:rsidP="00890B4B">
            <w:r>
              <w:t>Part F ________________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B278" w14:textId="77777777" w:rsidR="004E610C" w:rsidRDefault="004E610C" w:rsidP="00890B4B"/>
          <w:p w14:paraId="1AE78CD9" w14:textId="77777777" w:rsidR="004E610C" w:rsidRDefault="004E610C" w:rsidP="00890B4B"/>
        </w:tc>
      </w:tr>
      <w:tr w:rsidR="004E610C" w14:paraId="4076E9C2" w14:textId="77777777" w:rsidTr="00890B4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F5832" w14:textId="77777777" w:rsidR="004E610C" w:rsidRDefault="004E610C" w:rsidP="00890B4B">
            <w:pPr>
              <w:tabs>
                <w:tab w:val="center" w:pos="1378"/>
              </w:tabs>
            </w:pPr>
            <w:r>
              <w:t>Part G ________________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58D9" w14:textId="77777777" w:rsidR="004E610C" w:rsidRDefault="004E610C" w:rsidP="00890B4B"/>
          <w:p w14:paraId="720838C6" w14:textId="77777777" w:rsidR="004E610C" w:rsidRDefault="004E610C" w:rsidP="00890B4B"/>
        </w:tc>
      </w:tr>
      <w:tr w:rsidR="004E610C" w14:paraId="4F8C8AD9" w14:textId="77777777" w:rsidTr="00890B4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8B9F" w14:textId="77777777" w:rsidR="004E610C" w:rsidRDefault="004E610C" w:rsidP="00890B4B">
            <w:r>
              <w:t>Part H ________________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2BEC" w14:textId="77777777" w:rsidR="004E610C" w:rsidRDefault="004E610C" w:rsidP="00890B4B"/>
          <w:p w14:paraId="791902C7" w14:textId="77777777" w:rsidR="004E610C" w:rsidRDefault="004E610C" w:rsidP="00890B4B"/>
        </w:tc>
      </w:tr>
      <w:tr w:rsidR="004E610C" w14:paraId="4773E977" w14:textId="77777777" w:rsidTr="00890B4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78BA" w14:textId="77777777" w:rsidR="004E610C" w:rsidRDefault="004E610C" w:rsidP="00890B4B">
            <w:r>
              <w:t>Part J _________________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65DD" w14:textId="77777777" w:rsidR="004E610C" w:rsidRDefault="004E610C" w:rsidP="00890B4B"/>
          <w:p w14:paraId="1813B783" w14:textId="77777777" w:rsidR="004E610C" w:rsidRDefault="004E610C" w:rsidP="00890B4B"/>
        </w:tc>
      </w:tr>
      <w:tr w:rsidR="004E610C" w14:paraId="783535AA" w14:textId="77777777" w:rsidTr="00890B4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06202" w14:textId="77777777" w:rsidR="004E610C" w:rsidRDefault="004E610C" w:rsidP="00890B4B">
            <w:r>
              <w:lastRenderedPageBreak/>
              <w:t>Part K _________________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B029" w14:textId="77777777" w:rsidR="004E610C" w:rsidRDefault="004E610C" w:rsidP="00890B4B"/>
          <w:p w14:paraId="5E0EC8AB" w14:textId="77777777" w:rsidR="004E610C" w:rsidRDefault="004E610C" w:rsidP="00890B4B"/>
        </w:tc>
      </w:tr>
      <w:tr w:rsidR="004E610C" w14:paraId="2BA2AE79" w14:textId="77777777" w:rsidTr="00890B4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8AA07" w14:textId="77777777" w:rsidR="004E610C" w:rsidRDefault="004E610C" w:rsidP="00890B4B">
            <w:r>
              <w:t>Part L _________________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9E57" w14:textId="77777777" w:rsidR="004E610C" w:rsidRDefault="004E610C" w:rsidP="00890B4B"/>
          <w:p w14:paraId="1AEA5A9B" w14:textId="77777777" w:rsidR="004E610C" w:rsidRDefault="004E610C" w:rsidP="00890B4B"/>
        </w:tc>
      </w:tr>
      <w:tr w:rsidR="004E610C" w14:paraId="7727851E" w14:textId="77777777" w:rsidTr="00890B4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C1A59" w14:textId="77777777" w:rsidR="004E610C" w:rsidRDefault="004E610C" w:rsidP="00890B4B">
            <w:r>
              <w:t>Part M ________________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7943" w14:textId="77777777" w:rsidR="004E610C" w:rsidRDefault="004E610C" w:rsidP="00890B4B"/>
          <w:p w14:paraId="6247CA44" w14:textId="77777777" w:rsidR="004E610C" w:rsidRDefault="004E610C" w:rsidP="00890B4B"/>
        </w:tc>
      </w:tr>
      <w:tr w:rsidR="004E610C" w14:paraId="7DB09E23" w14:textId="77777777" w:rsidTr="00890B4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AB7C0" w14:textId="77777777" w:rsidR="004E610C" w:rsidRDefault="004E610C" w:rsidP="00890B4B">
            <w:r>
              <w:t>Part N ________________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114B" w14:textId="77777777" w:rsidR="004E610C" w:rsidRDefault="004E610C" w:rsidP="00890B4B"/>
          <w:p w14:paraId="2B1C7491" w14:textId="77777777" w:rsidR="004E610C" w:rsidRDefault="004E610C" w:rsidP="00890B4B"/>
        </w:tc>
      </w:tr>
      <w:tr w:rsidR="004E610C" w14:paraId="49BFA03B" w14:textId="77777777" w:rsidTr="00890B4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F9F25" w14:textId="77777777" w:rsidR="004E610C" w:rsidRDefault="004E610C" w:rsidP="00890B4B">
            <w:r>
              <w:t>Part P _________________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4727" w14:textId="77777777" w:rsidR="004E610C" w:rsidRDefault="004E610C" w:rsidP="00890B4B"/>
          <w:p w14:paraId="16AB6EA0" w14:textId="77777777" w:rsidR="004E610C" w:rsidRDefault="004E610C" w:rsidP="00890B4B"/>
        </w:tc>
      </w:tr>
      <w:tr w:rsidR="004E610C" w14:paraId="7695F9D1" w14:textId="77777777" w:rsidTr="00890B4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C270" w14:textId="77777777" w:rsidR="004E610C" w:rsidRDefault="004E610C" w:rsidP="00890B4B">
            <w:r>
              <w:t>Part Q ________________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15B5" w14:textId="77777777" w:rsidR="004E610C" w:rsidRDefault="004E610C" w:rsidP="00890B4B"/>
          <w:p w14:paraId="7A3FA47B" w14:textId="77777777" w:rsidR="004E610C" w:rsidRDefault="004E610C" w:rsidP="00890B4B"/>
        </w:tc>
      </w:tr>
      <w:tr w:rsidR="004E610C" w14:paraId="34B21D8B" w14:textId="77777777" w:rsidTr="00890B4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DBFEF" w14:textId="77777777" w:rsidR="004E610C" w:rsidRDefault="004E610C" w:rsidP="00890B4B">
            <w:r>
              <w:t>Part R ________________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1B27" w14:textId="77777777" w:rsidR="004E610C" w:rsidRDefault="004E610C" w:rsidP="00890B4B"/>
          <w:p w14:paraId="2BF36D3A" w14:textId="77777777" w:rsidR="004E610C" w:rsidRDefault="004E610C" w:rsidP="00890B4B"/>
        </w:tc>
      </w:tr>
    </w:tbl>
    <w:p w14:paraId="30241E4F" w14:textId="77777777" w:rsidR="004E610C" w:rsidRDefault="004E610C" w:rsidP="004E610C"/>
    <w:p w14:paraId="74AB9B1B" w14:textId="77777777" w:rsidR="004E610C" w:rsidRPr="00ED09A6" w:rsidRDefault="004E610C" w:rsidP="004E610C">
      <w:r>
        <w:t>Can you also recall what is covered by Regulation 7?</w:t>
      </w:r>
    </w:p>
    <w:p w14:paraId="5EFD8F65" w14:textId="77777777" w:rsidR="00FC596E" w:rsidRPr="004E610C" w:rsidRDefault="00FC596E" w:rsidP="004E610C"/>
    <w:sectPr w:rsidR="00FC596E" w:rsidRPr="004E610C" w:rsidSect="00FC59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9DCF9" w14:textId="77777777" w:rsidR="00182DF3" w:rsidRDefault="00182DF3">
      <w:pPr>
        <w:spacing w:before="0" w:after="0"/>
      </w:pPr>
      <w:r>
        <w:separator/>
      </w:r>
    </w:p>
  </w:endnote>
  <w:endnote w:type="continuationSeparator" w:id="0">
    <w:p w14:paraId="47128BA8" w14:textId="77777777" w:rsidR="00182DF3" w:rsidRDefault="00182DF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252D2" w14:textId="77777777" w:rsidR="00FE7CBF" w:rsidRDefault="00FE7C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27C04" w14:textId="107320BE" w:rsidR="00D634FC" w:rsidRPr="00F03E33" w:rsidRDefault="00D634FC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2D9E5CDB" wp14:editId="4F406C62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C6AF2">
      <w:rPr>
        <w:noProof/>
      </w:rPr>
      <w:t>2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 w:rsidR="005C6AF2">
      <w:fldChar w:fldCharType="begin"/>
    </w:r>
    <w:r w:rsidR="005C6AF2">
      <w:instrText xml:space="preserve"> NUMPAGES   \* MERGEFORMAT </w:instrText>
    </w:r>
    <w:r w:rsidR="005C6AF2">
      <w:fldChar w:fldCharType="separate"/>
    </w:r>
    <w:r w:rsidR="005C6AF2">
      <w:rPr>
        <w:noProof/>
      </w:rPr>
      <w:t>2</w:t>
    </w:r>
    <w:r w:rsidR="005C6AF2">
      <w:rPr>
        <w:noProof/>
      </w:rPr>
      <w:fldChar w:fldCharType="end"/>
    </w:r>
    <w:r w:rsidR="00FE7CBF">
      <w:rPr>
        <w:noProof/>
      </w:rPr>
      <w:t xml:space="preserve">                                          </w:t>
    </w:r>
    <w:r w:rsidR="00FE7CBF" w:rsidRPr="00FE7CBF">
      <w:rPr>
        <w:noProof/>
      </w:rPr>
      <w:t xml:space="preserve">© </w:t>
    </w:r>
    <w:r w:rsidR="00AC4C80" w:rsidRPr="00AC4C80">
      <w:rPr>
        <w:noProof/>
      </w:rPr>
      <w:t>City &amp; Guilds Limited</w:t>
    </w:r>
    <w:r w:rsidR="00FE7CBF" w:rsidRPr="00FE7CBF">
      <w:rPr>
        <w:noProof/>
      </w:rPr>
      <w:t>. All rights reserved.</w:t>
    </w:r>
    <w:r w:rsidR="00EE7B5F"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BC26B" w14:textId="77777777" w:rsidR="00FE7CBF" w:rsidRDefault="00FE7C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33BCF" w14:textId="77777777" w:rsidR="00182DF3" w:rsidRDefault="00182DF3">
      <w:pPr>
        <w:spacing w:before="0" w:after="0"/>
      </w:pPr>
      <w:r>
        <w:separator/>
      </w:r>
    </w:p>
  </w:footnote>
  <w:footnote w:type="continuationSeparator" w:id="0">
    <w:p w14:paraId="23CE3DBD" w14:textId="77777777" w:rsidR="00182DF3" w:rsidRDefault="00182DF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1DE21" w14:textId="77777777" w:rsidR="00FE7CBF" w:rsidRDefault="00FE7C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85088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6432" behindDoc="0" locked="0" layoutInCell="1" allowOverlap="1" wp14:anchorId="794C0559" wp14:editId="74761A92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C21EAA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D634FC">
      <w:rPr>
        <w:sz w:val="24"/>
      </w:rPr>
      <w:tab/>
    </w:r>
    <w:r w:rsidR="00D634FC" w:rsidRPr="00C60280">
      <w:rPr>
        <w:sz w:val="24"/>
      </w:rPr>
      <w:br/>
    </w:r>
    <w:r w:rsidR="00D634FC" w:rsidRPr="00C60280">
      <w:rPr>
        <w:b/>
        <w:bCs/>
        <w:sz w:val="24"/>
      </w:rPr>
      <w:t>Construction: Onsite Construction (Level 3)</w:t>
    </w:r>
  </w:p>
  <w:p w14:paraId="50D64566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1E63AF6" wp14:editId="2870ED2C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F2CFD79" id="Straight Connector 1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47314BA5" w14:textId="77777777" w:rsidR="00AA343B" w:rsidRPr="00F03E33" w:rsidRDefault="00AA343B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A4CE4" w14:textId="77777777" w:rsidR="00FE7CBF" w:rsidRDefault="00FE7C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9456921">
    <w:abstractNumId w:val="4"/>
  </w:num>
  <w:num w:numId="2" w16cid:durableId="1541044636">
    <w:abstractNumId w:val="14"/>
  </w:num>
  <w:num w:numId="3" w16cid:durableId="643773816">
    <w:abstractNumId w:val="21"/>
  </w:num>
  <w:num w:numId="4" w16cid:durableId="1319573404">
    <w:abstractNumId w:val="16"/>
  </w:num>
  <w:num w:numId="5" w16cid:durableId="27991979">
    <w:abstractNumId w:val="7"/>
  </w:num>
  <w:num w:numId="6" w16cid:durableId="484514537">
    <w:abstractNumId w:val="15"/>
  </w:num>
  <w:num w:numId="7" w16cid:durableId="1292592946">
    <w:abstractNumId w:val="7"/>
  </w:num>
  <w:num w:numId="8" w16cid:durableId="2140800156">
    <w:abstractNumId w:val="1"/>
  </w:num>
  <w:num w:numId="9" w16cid:durableId="732120076">
    <w:abstractNumId w:val="7"/>
    <w:lvlOverride w:ilvl="0">
      <w:startOverride w:val="1"/>
    </w:lvlOverride>
  </w:num>
  <w:num w:numId="10" w16cid:durableId="1886405820">
    <w:abstractNumId w:val="17"/>
  </w:num>
  <w:num w:numId="11" w16cid:durableId="1551768530">
    <w:abstractNumId w:val="13"/>
  </w:num>
  <w:num w:numId="12" w16cid:durableId="1762753462">
    <w:abstractNumId w:val="5"/>
  </w:num>
  <w:num w:numId="13" w16cid:durableId="718093159">
    <w:abstractNumId w:val="12"/>
  </w:num>
  <w:num w:numId="14" w16cid:durableId="2119984718">
    <w:abstractNumId w:val="18"/>
  </w:num>
  <w:num w:numId="15" w16cid:durableId="104933536">
    <w:abstractNumId w:val="10"/>
  </w:num>
  <w:num w:numId="16" w16cid:durableId="128018856">
    <w:abstractNumId w:val="6"/>
  </w:num>
  <w:num w:numId="17" w16cid:durableId="308438786">
    <w:abstractNumId w:val="23"/>
  </w:num>
  <w:num w:numId="18" w16cid:durableId="1918245272">
    <w:abstractNumId w:val="24"/>
  </w:num>
  <w:num w:numId="19" w16cid:durableId="493306018">
    <w:abstractNumId w:val="3"/>
  </w:num>
  <w:num w:numId="20" w16cid:durableId="1726639251">
    <w:abstractNumId w:val="2"/>
  </w:num>
  <w:num w:numId="21" w16cid:durableId="96605929">
    <w:abstractNumId w:val="8"/>
  </w:num>
  <w:num w:numId="22" w16cid:durableId="1712798340">
    <w:abstractNumId w:val="8"/>
    <w:lvlOverride w:ilvl="0">
      <w:startOverride w:val="1"/>
    </w:lvlOverride>
  </w:num>
  <w:num w:numId="23" w16cid:durableId="1413089813">
    <w:abstractNumId w:val="22"/>
  </w:num>
  <w:num w:numId="24" w16cid:durableId="538247584">
    <w:abstractNumId w:val="8"/>
    <w:lvlOverride w:ilvl="0">
      <w:startOverride w:val="1"/>
    </w:lvlOverride>
  </w:num>
  <w:num w:numId="25" w16cid:durableId="396364331">
    <w:abstractNumId w:val="8"/>
    <w:lvlOverride w:ilvl="0">
      <w:startOverride w:val="1"/>
    </w:lvlOverride>
  </w:num>
  <w:num w:numId="26" w16cid:durableId="263853356">
    <w:abstractNumId w:val="9"/>
  </w:num>
  <w:num w:numId="27" w16cid:durableId="1801146213">
    <w:abstractNumId w:val="19"/>
  </w:num>
  <w:num w:numId="28" w16cid:durableId="2105566553">
    <w:abstractNumId w:val="8"/>
    <w:lvlOverride w:ilvl="0">
      <w:startOverride w:val="1"/>
    </w:lvlOverride>
  </w:num>
  <w:num w:numId="29" w16cid:durableId="745959719">
    <w:abstractNumId w:val="20"/>
  </w:num>
  <w:num w:numId="30" w16cid:durableId="999037515">
    <w:abstractNumId w:val="8"/>
  </w:num>
  <w:num w:numId="31" w16cid:durableId="187984733">
    <w:abstractNumId w:val="8"/>
    <w:lvlOverride w:ilvl="0">
      <w:startOverride w:val="1"/>
    </w:lvlOverride>
  </w:num>
  <w:num w:numId="32" w16cid:durableId="886839115">
    <w:abstractNumId w:val="8"/>
    <w:lvlOverride w:ilvl="0">
      <w:startOverride w:val="1"/>
    </w:lvlOverride>
  </w:num>
  <w:num w:numId="33" w16cid:durableId="1191264339">
    <w:abstractNumId w:val="0"/>
  </w:num>
  <w:num w:numId="34" w16cid:durableId="13993572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997"/>
    <w:rsid w:val="000033BD"/>
    <w:rsid w:val="0003287C"/>
    <w:rsid w:val="00060D62"/>
    <w:rsid w:val="00082C62"/>
    <w:rsid w:val="000B231F"/>
    <w:rsid w:val="000D1AFA"/>
    <w:rsid w:val="000E194B"/>
    <w:rsid w:val="00110217"/>
    <w:rsid w:val="00152AC3"/>
    <w:rsid w:val="00156AF3"/>
    <w:rsid w:val="00176046"/>
    <w:rsid w:val="00182DF3"/>
    <w:rsid w:val="0019491D"/>
    <w:rsid w:val="001F74AD"/>
    <w:rsid w:val="00262992"/>
    <w:rsid w:val="00295CA8"/>
    <w:rsid w:val="002D07A8"/>
    <w:rsid w:val="002D7997"/>
    <w:rsid w:val="002F0F77"/>
    <w:rsid w:val="003405EA"/>
    <w:rsid w:val="003F7F14"/>
    <w:rsid w:val="00404B31"/>
    <w:rsid w:val="0040563C"/>
    <w:rsid w:val="004117F4"/>
    <w:rsid w:val="00474C7E"/>
    <w:rsid w:val="00474F67"/>
    <w:rsid w:val="004806E9"/>
    <w:rsid w:val="0048500D"/>
    <w:rsid w:val="004E610C"/>
    <w:rsid w:val="00524E1B"/>
    <w:rsid w:val="005545EC"/>
    <w:rsid w:val="00580430"/>
    <w:rsid w:val="005C6AF2"/>
    <w:rsid w:val="006124C0"/>
    <w:rsid w:val="006135C0"/>
    <w:rsid w:val="0064344C"/>
    <w:rsid w:val="00663B73"/>
    <w:rsid w:val="006642FD"/>
    <w:rsid w:val="006807B0"/>
    <w:rsid w:val="00691B95"/>
    <w:rsid w:val="006B798A"/>
    <w:rsid w:val="006C2740"/>
    <w:rsid w:val="006D3AA3"/>
    <w:rsid w:val="006D4994"/>
    <w:rsid w:val="006E1028"/>
    <w:rsid w:val="006E19C2"/>
    <w:rsid w:val="006F7BAF"/>
    <w:rsid w:val="00733350"/>
    <w:rsid w:val="00797FA7"/>
    <w:rsid w:val="008552F6"/>
    <w:rsid w:val="00876848"/>
    <w:rsid w:val="008C1F1C"/>
    <w:rsid w:val="008D47A6"/>
    <w:rsid w:val="00935069"/>
    <w:rsid w:val="009975A0"/>
    <w:rsid w:val="009C3AF2"/>
    <w:rsid w:val="009C5C6E"/>
    <w:rsid w:val="009E7368"/>
    <w:rsid w:val="00A2454C"/>
    <w:rsid w:val="00AA343B"/>
    <w:rsid w:val="00AC4C80"/>
    <w:rsid w:val="00AD179E"/>
    <w:rsid w:val="00AE245C"/>
    <w:rsid w:val="00AF4E8F"/>
    <w:rsid w:val="00B054EC"/>
    <w:rsid w:val="00B54776"/>
    <w:rsid w:val="00BE2C21"/>
    <w:rsid w:val="00C01D20"/>
    <w:rsid w:val="00C202BF"/>
    <w:rsid w:val="00C21EAA"/>
    <w:rsid w:val="00C23AA3"/>
    <w:rsid w:val="00C60280"/>
    <w:rsid w:val="00C858D7"/>
    <w:rsid w:val="00C92F19"/>
    <w:rsid w:val="00D073BC"/>
    <w:rsid w:val="00D56B82"/>
    <w:rsid w:val="00D634FC"/>
    <w:rsid w:val="00DA2485"/>
    <w:rsid w:val="00DB7F65"/>
    <w:rsid w:val="00DE29A8"/>
    <w:rsid w:val="00E05AB5"/>
    <w:rsid w:val="00E76C37"/>
    <w:rsid w:val="00EE7B5F"/>
    <w:rsid w:val="00F03E33"/>
    <w:rsid w:val="00F15749"/>
    <w:rsid w:val="00F42A36"/>
    <w:rsid w:val="00F677F9"/>
    <w:rsid w:val="00F67859"/>
    <w:rsid w:val="00F71480"/>
    <w:rsid w:val="00F92F5F"/>
    <w:rsid w:val="00FC15D9"/>
    <w:rsid w:val="00FC596E"/>
    <w:rsid w:val="00FD52DA"/>
    <w:rsid w:val="00FE7CBF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7DD001"/>
  <w15:docId w15:val="{1C934B2A-0665-4E2F-B0D2-E42E451B4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AC4C8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Worksheet%20landscape_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Worksheet landscape_Construction.dotx</Template>
  <TotalTime>2</TotalTime>
  <Pages>2</Pages>
  <Words>79</Words>
  <Characters>515</Characters>
  <Application>Microsoft Office Word</Application>
  <DocSecurity>0</DocSecurity>
  <Lines>19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8</cp:revision>
  <cp:lastPrinted>2021-02-18T12:47:00Z</cp:lastPrinted>
  <dcterms:created xsi:type="dcterms:W3CDTF">2021-07-12T08:38:00Z</dcterms:created>
  <dcterms:modified xsi:type="dcterms:W3CDTF">2025-11-12T18:34:00Z</dcterms:modified>
</cp:coreProperties>
</file>